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AA7F6A">
            <w:r>
              <w:t>Rektörlük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/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8D20D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8D20D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135044" w:rsidRDefault="00135044" w:rsidP="0013504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</w:p>
          <w:p w:rsidR="00A80DFE" w:rsidRPr="000770A6" w:rsidRDefault="00135044" w:rsidP="001350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Seçmeli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762A55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E7AD4" w:rsidRDefault="00CE7AD4" w:rsidP="00CE7AD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   X</w:t>
            </w:r>
          </w:p>
          <w:p w:rsidR="00A80DFE" w:rsidRPr="000770A6" w:rsidRDefault="00CE7AD4" w:rsidP="00CE7AD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7E5FEDE" wp14:editId="7D6F830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732278576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468CD7" id="Rectangle 203" o:spid="_x0000_s1026" style="position:absolute;margin-left:24.15pt;margin-top:4.05pt;width:6.9pt;height: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19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936CE" id="Rectangle 203" o:spid="_x0000_s1026" style="position:absolute;margin-left:24.15pt;margin-top:4.05pt;width:6.9pt;height: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17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E3383" id="Rectangle 205" o:spid="_x0000_s1026" style="position:absolute;margin-left:24.15pt;margin-top:4.05pt;width:6.9pt;height: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0" b="0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08B5E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DFJJxW2wAAAAYBAAAPAAAAZHJzL2Rvd25y&#10;ZXYueG1sTI7BToQwFEX3Jv5D80zcOS1oiCBlYjRj4nKG2bh70Ceg9JXQMoN+vXWly5t7c+4pt6sd&#10;xYlmPzjWkGwUCOLWmYE7Dcd6d3MPwgdkg6Nj0vBFHrbV5UWJhXFn3tPpEDoRIewL1NCHMBVS+rYn&#10;i37jJuLYvbvZYohx7qSZ8RzhdpSpUpm0OHB86HGip57az8NiNTRDesTvff2ibL67Da9r/bG8PWt9&#10;fbU+PoAItIa/MfzqR3WoolPjFjZejBru8iQuNWQZiFhnaQ6i0ZCqBGRVyv/61Q8A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xSScVt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0" b="0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42E344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DFJJxW2wAAAAYBAAAPAAAAZHJzL2Rvd25y&#10;ZXYueG1sTI7BToQwFEX3Jv5D80zcOS1oiCBlYjRj4nKG2bh70Ceg9JXQMoN+vXWly5t7c+4pt6sd&#10;xYlmPzjWkGwUCOLWmYE7Dcd6d3MPwgdkg6Nj0vBFHrbV5UWJhXFn3tPpEDoRIewL1NCHMBVS+rYn&#10;i37jJuLYvbvZYohx7qSZ8RzhdpSpUpm0OHB86HGip57az8NiNTRDesTvff2ibL67Da9r/bG8PWt9&#10;fbU+PoAItIa/MfzqR3WoolPjFjZejBru8iQuNWQZiFhnaQ6i0ZCqBGRVyv/61Q8A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xSScVt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0" b="0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E25BD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0" b="0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0D3CD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2EAEEF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2A340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Pr="00CB42A8" w:rsidRDefault="00BC64F5" w:rsidP="00BC64F5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 xml:space="preserve">Dersin Adı: </w:t>
            </w:r>
            <w:r w:rsidRPr="00CB42A8">
              <w:rPr>
                <w:rFonts w:ascii="Times New Roman" w:hAnsi="Times New Roman"/>
                <w:i/>
                <w:sz w:val="14"/>
              </w:rPr>
              <w:t>Ders hangi dilde açılacaksa o dilde yazılmalı</w:t>
            </w:r>
            <w:r w:rsidRPr="00CB42A8">
              <w:rPr>
                <w:rFonts w:ascii="Times New Roman" w:hAnsi="Times New Roman"/>
              </w:rPr>
              <w:t>. E</w:t>
            </w:r>
            <w:r w:rsidRPr="00CB42A8">
              <w:rPr>
                <w:rFonts w:ascii="Times New Roman" w:hAnsi="Times New Roman"/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Atçılık Uygulamaları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BC64F5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Türkçe Ad</w:t>
            </w:r>
            <w:r w:rsidRPr="00CB42A8">
              <w:rPr>
                <w:rFonts w:ascii="Times New Roman" w:hAnsi="Times New Roman"/>
              </w:rPr>
              <w:t xml:space="preserve">  </w:t>
            </w:r>
            <w:r w:rsidRPr="00CB42A8">
              <w:rPr>
                <w:rFonts w:ascii="Times New Roman" w:hAnsi="Times New Roman"/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Default="00BC64F5"/>
        </w:tc>
      </w:tr>
      <w:tr w:rsidR="00BC64F5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Atçılık Uygulamaları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Default="00BC64F5"/>
        </w:tc>
      </w:tr>
      <w:tr w:rsidR="00752B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Pr="00CB42A8" w:rsidRDefault="003C034C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Kısaltılmış Türkçe Ad</w:t>
            </w:r>
            <w:r w:rsidR="00752B06" w:rsidRPr="00CB42A8">
              <w:rPr>
                <w:rFonts w:ascii="Times New Roman" w:hAnsi="Times New Roman"/>
              </w:rPr>
              <w:t xml:space="preserve">  </w:t>
            </w:r>
            <w:r w:rsidR="00F11020" w:rsidRPr="00CB42A8">
              <w:rPr>
                <w:rFonts w:ascii="Times New Roman" w:hAnsi="Times New Roman"/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Atçılık Uyg.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Pr="00CB42A8" w:rsidRDefault="003C034C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Dersin İngilizce</w:t>
            </w:r>
            <w:r w:rsidRPr="00CB42A8">
              <w:rPr>
                <w:rFonts w:ascii="Times New Roman" w:hAnsi="Times New Roman"/>
              </w:rPr>
              <w:t xml:space="preserve"> Adı</w:t>
            </w:r>
            <w:r w:rsidR="00752B06" w:rsidRPr="00CB42A8">
              <w:rPr>
                <w:rFonts w:ascii="Times New Roman" w:hAnsi="Times New Roman"/>
              </w:rPr>
              <w:t xml:space="preserve">  </w:t>
            </w:r>
            <w:r w:rsidR="00752B06" w:rsidRPr="00CB42A8">
              <w:rPr>
                <w:rFonts w:ascii="Times New Roman" w:hAnsi="Times New Roman"/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Pr="00CB42A8" w:rsidRDefault="00CB42A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</w:rPr>
              <w:t>Equine Practices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CB42A8">
            <w:r w:rsidRPr="00CB42A8">
              <w:rPr>
                <w:rFonts w:ascii="Times New Roman" w:hAnsi="Times New Roman"/>
              </w:rPr>
              <w:t>Equine Prac.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Pr="00762A55" w:rsidRDefault="00752B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Pr="00CB42A8" w:rsidRDefault="00CB42A8">
            <w:pPr>
              <w:jc w:val="center"/>
              <w:rPr>
                <w:b/>
                <w:bCs/>
                <w:sz w:val="20"/>
              </w:rPr>
            </w:pPr>
            <w:r w:rsidRPr="00CB42A8">
              <w:rPr>
                <w:b/>
                <w:bCs/>
                <w:sz w:val="20"/>
              </w:rP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762A55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940518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940518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Pr="00940518" w:rsidRDefault="00940518" w:rsidP="00CF241C">
            <w:pPr>
              <w:jc w:val="center"/>
              <w:rPr>
                <w:b/>
                <w:bCs/>
              </w:rPr>
            </w:pPr>
            <w:r w:rsidRPr="00940518">
              <w:rPr>
                <w:b/>
                <w:bCs/>
              </w:rP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Pr="00762A55" w:rsidRDefault="00130F7E" w:rsidP="00CF2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762A55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762A55" w:rsidP="00CF241C">
            <w:r>
              <w:t>40</w:t>
            </w:r>
          </w:p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762A55" w:rsidP="00CF241C">
            <w:r>
              <w:t>40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Default="00752B06" w:rsidP="00EE17EF">
            <w:pPr>
              <w:jc w:val="both"/>
            </w:pPr>
          </w:p>
          <w:p w:rsidR="00752B06" w:rsidRDefault="00EE17EF" w:rsidP="00940518">
            <w:pPr>
              <w:jc w:val="both"/>
            </w:pPr>
            <w:r>
              <w:t xml:space="preserve">          </w:t>
            </w:r>
            <w:r w:rsidR="00940518">
              <w:t>Ders kapsamında öğrencilere d</w:t>
            </w:r>
            <w:r w:rsidR="00940518" w:rsidRPr="006B5CEF">
              <w:t xml:space="preserve">ünyadaki atçılık uygulamalarının gelişim süreçleri, uygulama biçimleri ve kuralları </w:t>
            </w:r>
            <w:r w:rsidR="00940518">
              <w:t xml:space="preserve">öğretilecektir. </w:t>
            </w:r>
            <w:r w:rsidR="008E548B">
              <w:t>Bununla birlikte d</w:t>
            </w:r>
            <w:r w:rsidR="00940518" w:rsidRPr="006B5CEF">
              <w:t>ünyadaki atçılık ile ilgili yapılan uygulamaların genel özelliklerinin, tarihçesinin, sınıflamalarının ve türlerinin öğretilme</w:t>
            </w:r>
            <w:r w:rsidR="008E548B">
              <w:t xml:space="preserve"> amaçlanmaktadır. İlgili bilgiler ile atlardan sadece spor alanında değil sağlık, eğitim, sanat, güvenlik gibi alanlarda da yararlanılıyor olması konusundan genel kültür oluşturacak aynı zamanda dünya ile entegrasyonu sağlayacaktır.</w:t>
            </w:r>
          </w:p>
          <w:p w:rsidR="008E548B" w:rsidRDefault="008E548B" w:rsidP="00940518">
            <w:pPr>
              <w:jc w:val="both"/>
            </w:pP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A10F1D">
            <w:r>
              <w:t xml:space="preserve">Teorik derslerle yürütülecektir. </w:t>
            </w:r>
          </w:p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752B06"/>
          <w:p w:rsidR="00273C68" w:rsidRDefault="00273C68"/>
          <w:p w:rsidR="005074A6" w:rsidRDefault="005074A6"/>
          <w:p w:rsidR="005074A6" w:rsidRDefault="005074A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593201">
            <w:r>
              <w:t>Dersliklerde bir bilgisayar ve barkovizyon bulunması yeterlidir.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C679ED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8E548B">
        <w:trPr>
          <w:trHeight w:val="422"/>
        </w:trPr>
        <w:tc>
          <w:tcPr>
            <w:tcW w:w="10732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8E548B">
        <w:trPr>
          <w:trHeight w:val="615"/>
        </w:trPr>
        <w:tc>
          <w:tcPr>
            <w:tcW w:w="290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545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73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63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51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E16FDB" w:rsidRDefault="008E548B">
            <w:r>
              <w:t xml:space="preserve">Bursa Uludağ Üniversitesi </w:t>
            </w:r>
            <w:r w:rsidR="00EE0036">
              <w:t xml:space="preserve"> 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E16FDB" w:rsidRDefault="008E548B">
            <w:r>
              <w:t>Atçılık Uygulamaları</w:t>
            </w:r>
            <w:r w:rsidR="00A26CA1">
              <w:t xml:space="preserve"> 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E16FDB" w:rsidRDefault="00A26CA1" w:rsidP="00A26CA1">
            <w:r>
              <w:t xml:space="preserve">           </w:t>
            </w:r>
            <w:r w:rsidR="008E548B">
              <w:t>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E16FDB" w:rsidRPr="00973558" w:rsidRDefault="004A6695" w:rsidP="00973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16FDB" w:rsidRDefault="008E548B" w:rsidP="001C043F">
            <w:pPr>
              <w:jc w:val="center"/>
            </w:pPr>
            <w:r>
              <w:t>X</w:t>
            </w:r>
          </w:p>
        </w:tc>
      </w:tr>
      <w:tr w:rsidR="00EE0036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EE0036" w:rsidRDefault="008E548B" w:rsidP="00EE0036">
            <w:r>
              <w:t>Harran Üniversitesi</w:t>
            </w:r>
            <w:r w:rsidR="004A6695">
              <w:t xml:space="preserve"> 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EE0036" w:rsidRDefault="008E548B" w:rsidP="003C72CB">
            <w:r w:rsidRPr="008E548B">
              <w:t>Atçılık ve Antrenörlük Uygulamaları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EE0036" w:rsidRDefault="00344F77" w:rsidP="00A26CA1">
            <w:r w:rsidRPr="00344F77">
              <w:t xml:space="preserve">           </w:t>
            </w:r>
            <w:r w:rsidR="008E548B">
              <w:t>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EE0036" w:rsidRDefault="004A6695" w:rsidP="004A6695">
            <w:r>
              <w:rPr>
                <w:sz w:val="22"/>
                <w:szCs w:val="22"/>
              </w:rPr>
              <w:t xml:space="preserve">      </w:t>
            </w:r>
            <w:r w:rsidR="004D2264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8E548B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8E548B" w:rsidRDefault="008E548B" w:rsidP="00EE0036"/>
        </w:tc>
        <w:tc>
          <w:tcPr>
            <w:tcW w:w="3545" w:type="dxa"/>
            <w:shd w:val="clear" w:color="auto" w:fill="auto"/>
            <w:vAlign w:val="center"/>
          </w:tcPr>
          <w:p w:rsidR="008E548B" w:rsidRDefault="008E548B" w:rsidP="00EE0036"/>
        </w:tc>
        <w:tc>
          <w:tcPr>
            <w:tcW w:w="1473" w:type="dxa"/>
            <w:shd w:val="clear" w:color="auto" w:fill="auto"/>
            <w:vAlign w:val="center"/>
          </w:tcPr>
          <w:p w:rsidR="008E548B" w:rsidRDefault="008E548B" w:rsidP="00A26CA1"/>
        </w:tc>
        <w:tc>
          <w:tcPr>
            <w:tcW w:w="1363" w:type="dxa"/>
            <w:shd w:val="clear" w:color="auto" w:fill="auto"/>
            <w:vAlign w:val="center"/>
          </w:tcPr>
          <w:p w:rsidR="008E548B" w:rsidRPr="004D2264" w:rsidRDefault="008E548B" w:rsidP="004D2264">
            <w:pPr>
              <w:rPr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8E548B" w:rsidRDefault="008E548B" w:rsidP="00EE0036">
            <w:pPr>
              <w:jc w:val="center"/>
            </w:pPr>
          </w:p>
        </w:tc>
      </w:tr>
      <w:tr w:rsidR="008E548B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3545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473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363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451" w:type="dxa"/>
            <w:shd w:val="clear" w:color="auto" w:fill="auto"/>
            <w:vAlign w:val="center"/>
          </w:tcPr>
          <w:p w:rsidR="008E548B" w:rsidRDefault="008E548B" w:rsidP="00BB13D2">
            <w:pPr>
              <w:jc w:val="center"/>
            </w:pPr>
          </w:p>
        </w:tc>
      </w:tr>
      <w:tr w:rsidR="008E548B" w:rsidTr="008E548B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3545" w:type="dxa"/>
            <w:shd w:val="clear" w:color="auto" w:fill="auto"/>
            <w:vAlign w:val="center"/>
          </w:tcPr>
          <w:p w:rsidR="008E548B" w:rsidRDefault="008E548B" w:rsidP="00BB13D2"/>
        </w:tc>
        <w:tc>
          <w:tcPr>
            <w:tcW w:w="1473" w:type="dxa"/>
            <w:shd w:val="clear" w:color="auto" w:fill="auto"/>
            <w:vAlign w:val="center"/>
          </w:tcPr>
          <w:p w:rsidR="008E548B" w:rsidRDefault="008E548B" w:rsidP="00BB13D2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8E548B" w:rsidRPr="004D2264" w:rsidRDefault="008E548B" w:rsidP="00BB13D2">
            <w:pPr>
              <w:rPr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8E548B" w:rsidRDefault="008E548B" w:rsidP="00BB13D2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BB13D2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BB13D2" w:rsidRPr="001C043F" w:rsidTr="00BB13D2">
        <w:trPr>
          <w:trHeight w:val="397"/>
        </w:trPr>
        <w:tc>
          <w:tcPr>
            <w:tcW w:w="8329" w:type="dxa"/>
            <w:shd w:val="clear" w:color="auto" w:fill="auto"/>
          </w:tcPr>
          <w:p w:rsidR="00BB13D2" w:rsidRPr="002F5626" w:rsidRDefault="006443A5" w:rsidP="00BB13D2">
            <w:r>
              <w:t>Öğr. Gör. Dr. Sibel DANIŞAN /Atçılık ve Antrenörlüğü Program Koordinatörü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BB13D2" w:rsidRPr="001C043F" w:rsidRDefault="00BB13D2" w:rsidP="00BB13D2">
            <w:pPr>
              <w:rPr>
                <w:sz w:val="20"/>
              </w:rPr>
            </w:pPr>
          </w:p>
        </w:tc>
      </w:tr>
      <w:tr w:rsidR="00BB13D2" w:rsidRPr="001C043F" w:rsidTr="00BB13D2">
        <w:trPr>
          <w:trHeight w:val="397"/>
        </w:trPr>
        <w:tc>
          <w:tcPr>
            <w:tcW w:w="8329" w:type="dxa"/>
            <w:shd w:val="clear" w:color="auto" w:fill="auto"/>
          </w:tcPr>
          <w:p w:rsidR="00BB13D2" w:rsidRDefault="00BB13D2" w:rsidP="00762A55"/>
        </w:tc>
        <w:tc>
          <w:tcPr>
            <w:tcW w:w="2177" w:type="dxa"/>
            <w:shd w:val="clear" w:color="auto" w:fill="auto"/>
            <w:vAlign w:val="center"/>
          </w:tcPr>
          <w:p w:rsidR="00BB13D2" w:rsidRPr="001C043F" w:rsidRDefault="00BB13D2" w:rsidP="00BB13D2">
            <w:pPr>
              <w:rPr>
                <w:sz w:val="20"/>
              </w:rPr>
            </w:pPr>
          </w:p>
        </w:tc>
      </w:tr>
      <w:tr w:rsidR="002930D9" w:rsidRPr="001C043F" w:rsidTr="00BB13D2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  <w:tr w:rsidR="002930D9" w:rsidRPr="001C043F" w:rsidTr="00BB13D2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lastRenderedPageBreak/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762A55" w:rsidP="00E65A3B">
            <w:pPr>
              <w:rPr>
                <w:sz w:val="20"/>
              </w:rPr>
            </w:pPr>
            <w:r>
              <w:t>Dr.Öğr.Üyesi</w:t>
            </w:r>
            <w:r w:rsidRPr="002F5626">
              <w:t xml:space="preserve"> Derviş ÖZTÜRK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762A55" w:rsidP="00E65A3B">
            <w:r w:rsidRPr="00111F90">
              <w:t>Öğr.Gör.Dr.Sibel DANIŞAN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762A55" w:rsidP="00E65A3B">
            <w:r w:rsidRPr="00111F90">
              <w:t>Öğr.Gör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2930D9" w:rsidP="00E65A3B"/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7964E7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"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"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"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7964E7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"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"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"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87220" w:rsidRDefault="00787220">
      <w:r>
        <w:separator/>
      </w:r>
    </w:p>
  </w:endnote>
  <w:endnote w:type="continuationSeparator" w:id="0">
    <w:p w:rsidR="00787220" w:rsidRDefault="0078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87220" w:rsidRDefault="00787220">
      <w:r>
        <w:separator/>
      </w:r>
    </w:p>
  </w:footnote>
  <w:footnote w:type="continuationSeparator" w:id="0">
    <w:p w:rsidR="00787220" w:rsidRDefault="0078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111F90">
      <w:rPr>
        <w:rStyle w:val="SayfaNumaras"/>
        <w:noProof/>
      </w:rPr>
      <w:t>- 2 -</w:t>
    </w:r>
    <w:r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.25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501164">
    <w:abstractNumId w:val="2"/>
  </w:num>
  <w:num w:numId="2" w16cid:durableId="901259455">
    <w:abstractNumId w:val="1"/>
  </w:num>
  <w:num w:numId="3" w16cid:durableId="122902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FCE"/>
    <w:rsid w:val="000770A6"/>
    <w:rsid w:val="00083F5B"/>
    <w:rsid w:val="000854EF"/>
    <w:rsid w:val="00095E42"/>
    <w:rsid w:val="000A2239"/>
    <w:rsid w:val="000B2813"/>
    <w:rsid w:val="000E3CFA"/>
    <w:rsid w:val="00111F90"/>
    <w:rsid w:val="00112FBC"/>
    <w:rsid w:val="00122D38"/>
    <w:rsid w:val="00130F7E"/>
    <w:rsid w:val="00135044"/>
    <w:rsid w:val="00135AA9"/>
    <w:rsid w:val="0015238B"/>
    <w:rsid w:val="0016044C"/>
    <w:rsid w:val="001C043F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F26EA"/>
    <w:rsid w:val="00344F77"/>
    <w:rsid w:val="003458DF"/>
    <w:rsid w:val="00365945"/>
    <w:rsid w:val="00365EF2"/>
    <w:rsid w:val="0038725C"/>
    <w:rsid w:val="00391581"/>
    <w:rsid w:val="003A5BEE"/>
    <w:rsid w:val="003C012C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4419F"/>
    <w:rsid w:val="00454651"/>
    <w:rsid w:val="00463094"/>
    <w:rsid w:val="00471139"/>
    <w:rsid w:val="00480F0E"/>
    <w:rsid w:val="004845EE"/>
    <w:rsid w:val="004A6695"/>
    <w:rsid w:val="004D2264"/>
    <w:rsid w:val="004F71E9"/>
    <w:rsid w:val="00500BDD"/>
    <w:rsid w:val="00504AB0"/>
    <w:rsid w:val="005074A6"/>
    <w:rsid w:val="00527DF7"/>
    <w:rsid w:val="00546C6E"/>
    <w:rsid w:val="005560AF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406FC"/>
    <w:rsid w:val="006443A5"/>
    <w:rsid w:val="00652723"/>
    <w:rsid w:val="006638A6"/>
    <w:rsid w:val="00695C16"/>
    <w:rsid w:val="006A7542"/>
    <w:rsid w:val="006B7BA7"/>
    <w:rsid w:val="006E7D7C"/>
    <w:rsid w:val="00710C65"/>
    <w:rsid w:val="00724DC3"/>
    <w:rsid w:val="007310C3"/>
    <w:rsid w:val="00745833"/>
    <w:rsid w:val="00752B06"/>
    <w:rsid w:val="007576B1"/>
    <w:rsid w:val="00762A55"/>
    <w:rsid w:val="0077668F"/>
    <w:rsid w:val="00787220"/>
    <w:rsid w:val="007964E7"/>
    <w:rsid w:val="007E24FA"/>
    <w:rsid w:val="007F58CB"/>
    <w:rsid w:val="007F7A0F"/>
    <w:rsid w:val="00813DBB"/>
    <w:rsid w:val="00814D86"/>
    <w:rsid w:val="00821BC8"/>
    <w:rsid w:val="00872B1A"/>
    <w:rsid w:val="00886E7F"/>
    <w:rsid w:val="008B07CA"/>
    <w:rsid w:val="008D20DB"/>
    <w:rsid w:val="008E548B"/>
    <w:rsid w:val="008E772D"/>
    <w:rsid w:val="008F0219"/>
    <w:rsid w:val="0091147F"/>
    <w:rsid w:val="00914D51"/>
    <w:rsid w:val="00915185"/>
    <w:rsid w:val="00925428"/>
    <w:rsid w:val="00940518"/>
    <w:rsid w:val="009500CB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9F752F"/>
    <w:rsid w:val="00A10F1D"/>
    <w:rsid w:val="00A147B0"/>
    <w:rsid w:val="00A212C0"/>
    <w:rsid w:val="00A22FCF"/>
    <w:rsid w:val="00A26CA1"/>
    <w:rsid w:val="00A7592D"/>
    <w:rsid w:val="00A80DFE"/>
    <w:rsid w:val="00A94DDA"/>
    <w:rsid w:val="00AA721F"/>
    <w:rsid w:val="00AA7F6A"/>
    <w:rsid w:val="00AC11DA"/>
    <w:rsid w:val="00B13C14"/>
    <w:rsid w:val="00B16178"/>
    <w:rsid w:val="00B22430"/>
    <w:rsid w:val="00B5167A"/>
    <w:rsid w:val="00B54369"/>
    <w:rsid w:val="00B75D90"/>
    <w:rsid w:val="00B772A1"/>
    <w:rsid w:val="00B92D56"/>
    <w:rsid w:val="00BA0382"/>
    <w:rsid w:val="00BA4406"/>
    <w:rsid w:val="00BA7F56"/>
    <w:rsid w:val="00BB114D"/>
    <w:rsid w:val="00BB13D2"/>
    <w:rsid w:val="00BB157F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339FE"/>
    <w:rsid w:val="00C62BA5"/>
    <w:rsid w:val="00C64D8D"/>
    <w:rsid w:val="00C66A21"/>
    <w:rsid w:val="00C679ED"/>
    <w:rsid w:val="00C72538"/>
    <w:rsid w:val="00C73260"/>
    <w:rsid w:val="00C86AE0"/>
    <w:rsid w:val="00C87716"/>
    <w:rsid w:val="00CA17AA"/>
    <w:rsid w:val="00CA31A1"/>
    <w:rsid w:val="00CA40E3"/>
    <w:rsid w:val="00CB42A8"/>
    <w:rsid w:val="00CC69EE"/>
    <w:rsid w:val="00CE146A"/>
    <w:rsid w:val="00CE7AD4"/>
    <w:rsid w:val="00CF219B"/>
    <w:rsid w:val="00CF241C"/>
    <w:rsid w:val="00D16485"/>
    <w:rsid w:val="00D360E6"/>
    <w:rsid w:val="00D42495"/>
    <w:rsid w:val="00D439B4"/>
    <w:rsid w:val="00D50AC9"/>
    <w:rsid w:val="00D7008D"/>
    <w:rsid w:val="00D82213"/>
    <w:rsid w:val="00D86DD4"/>
    <w:rsid w:val="00DB50AC"/>
    <w:rsid w:val="00DB6FDD"/>
    <w:rsid w:val="00DC6A9F"/>
    <w:rsid w:val="00E032AF"/>
    <w:rsid w:val="00E11F2A"/>
    <w:rsid w:val="00E16FDB"/>
    <w:rsid w:val="00E204D8"/>
    <w:rsid w:val="00E26C02"/>
    <w:rsid w:val="00E37FE1"/>
    <w:rsid w:val="00E415A5"/>
    <w:rsid w:val="00E437D5"/>
    <w:rsid w:val="00E54C78"/>
    <w:rsid w:val="00E57ED2"/>
    <w:rsid w:val="00E65A3B"/>
    <w:rsid w:val="00E66988"/>
    <w:rsid w:val="00E677AC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65CD"/>
    <w:rsid w:val="00F85B7C"/>
    <w:rsid w:val="00F877DB"/>
    <w:rsid w:val="00F92AC3"/>
    <w:rsid w:val="00FA543B"/>
    <w:rsid w:val="00FB4352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E5F4A09"/>
  <w15:docId w15:val="{B944011D-D839-9C41-8D21-8C928785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paragraph" w:customStyle="1" w:styleId="stbilgi1">
    <w:name w:val="Üstbilgi1"/>
    <w:basedOn w:val="Normal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762A55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762A55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4F70B-6906-4373-B5A1-C117B62D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344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33</cp:revision>
  <cp:lastPrinted>2005-07-08T14:54:00Z</cp:lastPrinted>
  <dcterms:created xsi:type="dcterms:W3CDTF">2022-05-17T11:27:00Z</dcterms:created>
  <dcterms:modified xsi:type="dcterms:W3CDTF">2024-07-29T18:14:00Z</dcterms:modified>
</cp:coreProperties>
</file>